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94" w:rsidRPr="006B7753" w:rsidRDefault="00CB5394" w:rsidP="00C2393A">
      <w:pPr>
        <w:tabs>
          <w:tab w:val="left" w:pos="4140"/>
        </w:tabs>
        <w:ind w:left="10260"/>
        <w:jc w:val="center"/>
        <w:rPr>
          <w:color w:val="000000"/>
        </w:rPr>
      </w:pPr>
      <w:r w:rsidRPr="006B7753">
        <w:rPr>
          <w:color w:val="000000"/>
        </w:rPr>
        <w:t>Приложение 5</w:t>
      </w:r>
    </w:p>
    <w:p w:rsidR="00CB5394" w:rsidRPr="006B7753" w:rsidRDefault="00CB5394" w:rsidP="00C2393A">
      <w:pPr>
        <w:tabs>
          <w:tab w:val="left" w:pos="4140"/>
        </w:tabs>
        <w:ind w:left="10260"/>
        <w:jc w:val="center"/>
        <w:rPr>
          <w:color w:val="000000"/>
        </w:rPr>
      </w:pPr>
      <w:r w:rsidRPr="006B7753">
        <w:rPr>
          <w:color w:val="000000"/>
        </w:rPr>
        <w:t xml:space="preserve">к приказу министерства образования Нижегородской области </w:t>
      </w:r>
    </w:p>
    <w:p w:rsidR="00CB5394" w:rsidRPr="006B7753" w:rsidRDefault="00CB5394" w:rsidP="00C2393A">
      <w:pPr>
        <w:tabs>
          <w:tab w:val="left" w:pos="4140"/>
        </w:tabs>
        <w:ind w:left="10260"/>
        <w:jc w:val="center"/>
        <w:rPr>
          <w:color w:val="000000"/>
        </w:rPr>
      </w:pPr>
      <w:r w:rsidRPr="006B7753">
        <w:rPr>
          <w:color w:val="000000"/>
        </w:rPr>
        <w:t>от _____________ № _______</w:t>
      </w:r>
    </w:p>
    <w:p w:rsidR="00CB5394" w:rsidRPr="006B7753" w:rsidRDefault="00CB5394" w:rsidP="00C2393A">
      <w:pPr>
        <w:tabs>
          <w:tab w:val="left" w:pos="4140"/>
        </w:tabs>
        <w:ind w:left="10260"/>
        <w:jc w:val="center"/>
        <w:rPr>
          <w:color w:val="000000"/>
        </w:rPr>
      </w:pPr>
    </w:p>
    <w:p w:rsidR="00CB5394" w:rsidRPr="006B7753" w:rsidRDefault="00CB5394" w:rsidP="006B7753">
      <w:pPr>
        <w:jc w:val="center"/>
        <w:rPr>
          <w:b/>
          <w:bCs/>
          <w:color w:val="000000"/>
        </w:rPr>
      </w:pPr>
      <w:r w:rsidRPr="006B7753">
        <w:rPr>
          <w:b/>
          <w:bCs/>
          <w:noProof/>
          <w:color w:val="000000"/>
        </w:rPr>
        <w:t>Состав предметной комиссии государственной экзаменационной комиссии Нижегородской области по проведению единого государственного экзамена в 2013 году</w:t>
      </w:r>
      <w:r w:rsidRPr="006B7753">
        <w:rPr>
          <w:b/>
          <w:bCs/>
          <w:color w:val="000000"/>
        </w:rPr>
        <w:t xml:space="preserve"> по истории</w:t>
      </w:r>
    </w:p>
    <w:p w:rsidR="00CB5394" w:rsidRPr="006B7753" w:rsidRDefault="00CB5394" w:rsidP="006B7753">
      <w:pPr>
        <w:rPr>
          <w:color w:val="000000"/>
        </w:rPr>
      </w:pPr>
      <w:r w:rsidRPr="006B7753">
        <w:rPr>
          <w:color w:val="000000"/>
        </w:rPr>
        <w:t>1. Учителя общеобразовательных учреждений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2395"/>
        <w:gridCol w:w="720"/>
        <w:gridCol w:w="4135"/>
        <w:gridCol w:w="7205"/>
      </w:tblGrid>
      <w:tr w:rsidR="00CB5394" w:rsidRPr="006B7753">
        <w:trPr>
          <w:trHeight w:val="623"/>
        </w:trPr>
        <w:tc>
          <w:tcPr>
            <w:tcW w:w="593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  <w:rPr>
                <w:color w:val="000000"/>
              </w:rPr>
            </w:pPr>
            <w:r w:rsidRPr="006B7753">
              <w:rPr>
                <w:color w:val="000000"/>
              </w:rPr>
              <w:t>№</w:t>
            </w:r>
          </w:p>
          <w:p w:rsidR="00CB5394" w:rsidRPr="006B7753" w:rsidRDefault="00CB5394" w:rsidP="006B7753">
            <w:pPr>
              <w:jc w:val="center"/>
              <w:rPr>
                <w:color w:val="000000"/>
              </w:rPr>
            </w:pPr>
            <w:r w:rsidRPr="006B7753">
              <w:rPr>
                <w:color w:val="000000"/>
              </w:rPr>
              <w:t>п/п</w:t>
            </w:r>
          </w:p>
        </w:tc>
        <w:tc>
          <w:tcPr>
            <w:tcW w:w="2395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  <w:rPr>
                <w:color w:val="000000"/>
              </w:rPr>
            </w:pPr>
            <w:r w:rsidRPr="006B7753">
              <w:rPr>
                <w:color w:val="000000"/>
              </w:rPr>
              <w:t>Муниципальный  район/городской округ</w:t>
            </w:r>
          </w:p>
        </w:tc>
        <w:tc>
          <w:tcPr>
            <w:tcW w:w="720" w:type="dxa"/>
            <w:vMerge w:val="restart"/>
            <w:vAlign w:val="center"/>
          </w:tcPr>
          <w:p w:rsidR="00CB5394" w:rsidRPr="006B7753" w:rsidRDefault="00CB5394" w:rsidP="006B7753">
            <w:pPr>
              <w:ind w:left="72"/>
              <w:jc w:val="center"/>
              <w:rPr>
                <w:color w:val="000000"/>
              </w:rPr>
            </w:pPr>
            <w:r w:rsidRPr="006B7753">
              <w:rPr>
                <w:color w:val="000000"/>
              </w:rPr>
              <w:t>Кол-во</w:t>
            </w:r>
          </w:p>
        </w:tc>
        <w:tc>
          <w:tcPr>
            <w:tcW w:w="4135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  <w:rPr>
                <w:color w:val="000000"/>
              </w:rPr>
            </w:pPr>
            <w:r w:rsidRPr="006B7753">
              <w:rPr>
                <w:color w:val="000000"/>
              </w:rPr>
              <w:t>ФИО (полностью)</w:t>
            </w:r>
          </w:p>
        </w:tc>
        <w:tc>
          <w:tcPr>
            <w:tcW w:w="7205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  <w:rPr>
                <w:color w:val="000000"/>
              </w:rPr>
            </w:pPr>
            <w:r w:rsidRPr="006B7753">
              <w:rPr>
                <w:color w:val="000000"/>
              </w:rPr>
              <w:t>Место работы (полностью)</w:t>
            </w:r>
          </w:p>
        </w:tc>
      </w:tr>
      <w:tr w:rsidR="00CB5394" w:rsidRPr="006B7753">
        <w:trPr>
          <w:trHeight w:val="276"/>
        </w:trPr>
        <w:tc>
          <w:tcPr>
            <w:tcW w:w="593" w:type="dxa"/>
            <w:vMerge/>
          </w:tcPr>
          <w:p w:rsidR="00CB5394" w:rsidRPr="006B7753" w:rsidRDefault="00CB5394" w:rsidP="006B7753">
            <w:pPr>
              <w:rPr>
                <w:color w:val="000000"/>
              </w:rPr>
            </w:pPr>
          </w:p>
        </w:tc>
        <w:tc>
          <w:tcPr>
            <w:tcW w:w="2395" w:type="dxa"/>
            <w:vMerge/>
          </w:tcPr>
          <w:p w:rsidR="00CB5394" w:rsidRPr="006B7753" w:rsidRDefault="00CB5394" w:rsidP="006B7753">
            <w:pPr>
              <w:rPr>
                <w:color w:val="000000"/>
              </w:rPr>
            </w:pPr>
          </w:p>
        </w:tc>
        <w:tc>
          <w:tcPr>
            <w:tcW w:w="720" w:type="dxa"/>
            <w:vMerge/>
          </w:tcPr>
          <w:p w:rsidR="00CB5394" w:rsidRPr="006B7753" w:rsidRDefault="00CB5394" w:rsidP="006B7753">
            <w:pPr>
              <w:ind w:left="72"/>
              <w:jc w:val="center"/>
              <w:rPr>
                <w:color w:val="000000"/>
              </w:rPr>
            </w:pPr>
          </w:p>
        </w:tc>
        <w:tc>
          <w:tcPr>
            <w:tcW w:w="4135" w:type="dxa"/>
            <w:vMerge/>
          </w:tcPr>
          <w:p w:rsidR="00CB5394" w:rsidRPr="006B7753" w:rsidRDefault="00CB5394" w:rsidP="006B7753">
            <w:pPr>
              <w:rPr>
                <w:color w:val="000000"/>
              </w:rPr>
            </w:pPr>
          </w:p>
        </w:tc>
        <w:tc>
          <w:tcPr>
            <w:tcW w:w="7205" w:type="dxa"/>
            <w:vMerge/>
          </w:tcPr>
          <w:p w:rsidR="00CB5394" w:rsidRPr="006B7753" w:rsidRDefault="00CB5394" w:rsidP="006B7753">
            <w:pPr>
              <w:rPr>
                <w:color w:val="000000"/>
              </w:rPr>
            </w:pP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Ардатовский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Кирпичева Нина Николаевна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МБОУ </w:t>
            </w:r>
            <w:r>
              <w:t>"</w:t>
            </w:r>
            <w:r w:rsidRPr="006B7753">
              <w:t>Ардатовская СОШ</w:t>
            </w:r>
            <w:r>
              <w:t xml:space="preserve"> </w:t>
            </w:r>
            <w:r w:rsidRPr="006B7753">
              <w:t>№2 им. С.И. Образумова</w:t>
            </w:r>
            <w:r>
              <w:t>"</w:t>
            </w:r>
            <w:r w:rsidRPr="006B7753">
              <w:t xml:space="preserve"> 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Больбшеболдинский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Скарзова Светлана Александровна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Большеболдинская СОШ</w:t>
            </w:r>
            <w:r>
              <w:t xml:space="preserve"> </w:t>
            </w:r>
            <w:r w:rsidRPr="006B7753">
              <w:t>имени А.С.Пушкина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Бутурлинский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Романова Лидия Ивановна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Бутурлинская СОШ</w:t>
            </w:r>
            <w:r>
              <w:t xml:space="preserve"> </w:t>
            </w:r>
            <w:r w:rsidRPr="006B7753">
              <w:t>имени В.И.Казакова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Варнавинский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Жалбу Ирина Викторовна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Варнавинская СОШ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Вачский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Анисимова Наталья Александровна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Новосельская СОШ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Дивеевский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Косарева Ирина Александровна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Дивеевская СОШ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Починковский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Басова Вера Валентиновна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Починковская СОШ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Сергачский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Абызова Ирина Борисовна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МБОУ Сергачская СОШ № 5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Сеченовский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Баранова Анна Александровна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Сеченовская СОШ</w:t>
            </w:r>
          </w:p>
        </w:tc>
      </w:tr>
      <w:tr w:rsidR="00CB5394" w:rsidRPr="006B7753">
        <w:trPr>
          <w:trHeight w:val="195"/>
        </w:trPr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Чкаловский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snapToGrid w:val="0"/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Евдокимова Ирина Александровна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СОШ</w:t>
            </w:r>
            <w:r>
              <w:t xml:space="preserve"> </w:t>
            </w:r>
            <w:r w:rsidRPr="006B7753">
              <w:t xml:space="preserve">№ 4 имени В. В. Клочкова    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Шарангский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Светлакова Галина Никандровна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Шарангская СОШ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Шатковский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Степанцева Ирина Викторовна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МОУ Красноборская СОШ</w:t>
            </w:r>
          </w:p>
        </w:tc>
      </w:tr>
      <w:tr w:rsidR="00CB5394" w:rsidRPr="006B7753">
        <w:trPr>
          <w:trHeight w:val="327"/>
        </w:trPr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г. Арзамас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Грачева Наталья Евгеньевна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МБОУ </w:t>
            </w:r>
            <w:r>
              <w:t>"</w:t>
            </w:r>
            <w:r w:rsidRPr="006B7753">
              <w:t>Гимназия</w:t>
            </w:r>
            <w:r>
              <w:t>"</w:t>
            </w:r>
            <w:r w:rsidRPr="006B7753">
              <w:t xml:space="preserve">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Богородский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Алешутина Вера Николаевна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СОШ</w:t>
            </w:r>
            <w:r>
              <w:t xml:space="preserve"> </w:t>
            </w:r>
            <w:r w:rsidRPr="006B7753">
              <w:t xml:space="preserve">№1 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Городецкий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Силантьева Ольга Иосифовна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>МБОУ СОШ</w:t>
            </w:r>
            <w:r>
              <w:t xml:space="preserve"> </w:t>
            </w:r>
            <w:r w:rsidRPr="006B7753">
              <w:t xml:space="preserve">№17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Кстовский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Васильева Вера Михайловна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МБОУ Гимназия №4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Кулебакский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Елисов Андрей Владимирович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>МБОУ Саваслейская СОШ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Павловский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 xml:space="preserve">Седова Ирина Анатольевна 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МБОУ СОШ№1 г. Ворсма                                                         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г. Саров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Тюрина Светлана Витальевна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МБОУ </w:t>
            </w:r>
            <w:r>
              <w:t xml:space="preserve">ДПО </w:t>
            </w:r>
            <w:r w:rsidRPr="006B7753">
              <w:t xml:space="preserve">специалистов </w:t>
            </w:r>
            <w:r>
              <w:t>"</w:t>
            </w:r>
            <w:r w:rsidRPr="006B7753">
              <w:t>Методический центр</w:t>
            </w:r>
            <w:r>
              <w:t>"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2395" w:type="dxa"/>
          </w:tcPr>
          <w:p w:rsidR="00CB5394" w:rsidRPr="006B7753" w:rsidRDefault="00CB5394" w:rsidP="006B7753">
            <w:pPr>
              <w:rPr>
                <w:lang w:val="en-US"/>
              </w:rPr>
            </w:pPr>
            <w:r w:rsidRPr="006B7753">
              <w:t>г. Нижний Новгород (Автозаводский)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Гончар Любовь Александровна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>МБОУ СОШ</w:t>
            </w:r>
            <w:r>
              <w:t xml:space="preserve"> </w:t>
            </w:r>
            <w:r w:rsidRPr="006B7753">
              <w:t xml:space="preserve">№58                          </w:t>
            </w:r>
          </w:p>
        </w:tc>
      </w:tr>
      <w:tr w:rsidR="00CB5394" w:rsidRPr="006B7753">
        <w:trPr>
          <w:trHeight w:val="549"/>
        </w:trPr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г. Нижний Новгород (Канавинский)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Голубева Наталья Юрьевна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 xml:space="preserve">МАОУ гимназия №2                                 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г. Нижний Новгород (Ленинский)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Милюткина Галина Михайловна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>МБОУ  СОШ</w:t>
            </w:r>
            <w:r>
              <w:t xml:space="preserve"> </w:t>
            </w:r>
            <w:r w:rsidRPr="006B7753">
              <w:t xml:space="preserve">№94                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г. Нижний Новгород (Московский)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pPr>
              <w:snapToGrid w:val="0"/>
            </w:pPr>
            <w:r>
              <w:t>Рослова Лариса</w:t>
            </w:r>
            <w:r w:rsidRPr="006B7753">
              <w:t xml:space="preserve"> Вячеславовна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>МБОУ СОШ</w:t>
            </w:r>
            <w:r>
              <w:t xml:space="preserve"> </w:t>
            </w:r>
            <w:r w:rsidRPr="006B7753">
              <w:t>№93</w:t>
            </w:r>
          </w:p>
        </w:tc>
      </w:tr>
      <w:tr w:rsidR="00CB5394" w:rsidRPr="006B7753">
        <w:tc>
          <w:tcPr>
            <w:tcW w:w="593" w:type="dxa"/>
            <w:vMerge w:val="restart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95" w:type="dxa"/>
            <w:vMerge w:val="restart"/>
          </w:tcPr>
          <w:p w:rsidR="00CB5394" w:rsidRPr="006B7753" w:rsidRDefault="00CB5394" w:rsidP="006B7753">
            <w:r w:rsidRPr="006B7753">
              <w:t>г. Нижний Новгород (Нижегородский)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Медведева Евгения Александровна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>МБОУ СОШ</w:t>
            </w:r>
            <w:r>
              <w:t xml:space="preserve"> </w:t>
            </w:r>
            <w:r w:rsidRPr="006B7753">
              <w:t>№14 им.В.Г.Короленко</w:t>
            </w:r>
          </w:p>
        </w:tc>
      </w:tr>
      <w:tr w:rsidR="00CB5394" w:rsidRPr="006B7753">
        <w:tc>
          <w:tcPr>
            <w:tcW w:w="593" w:type="dxa"/>
            <w:vMerge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vMerge/>
          </w:tcPr>
          <w:p w:rsidR="00CB5394" w:rsidRPr="006B7753" w:rsidRDefault="00CB5394" w:rsidP="006B7753"/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Скатова Светлана Борисовна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>МБОУ Гимназия №13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95" w:type="dxa"/>
          </w:tcPr>
          <w:p w:rsidR="00CB5394" w:rsidRPr="006B7753" w:rsidRDefault="00CB5394" w:rsidP="006B7753">
            <w:r w:rsidRPr="006B7753">
              <w:t>г. Нижний Новгород (Приокский)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Королева Наталья Валентиновна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>МБОУ СОШ</w:t>
            </w:r>
            <w:r>
              <w:t xml:space="preserve"> </w:t>
            </w:r>
            <w:r w:rsidRPr="006B7753">
              <w:t xml:space="preserve">№11                                                                                         </w:t>
            </w:r>
          </w:p>
        </w:tc>
      </w:tr>
      <w:tr w:rsidR="00CB5394" w:rsidRPr="006B7753">
        <w:tc>
          <w:tcPr>
            <w:tcW w:w="593" w:type="dxa"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95" w:type="dxa"/>
          </w:tcPr>
          <w:p w:rsidR="00CB5394" w:rsidRPr="006B7753" w:rsidRDefault="00CB5394" w:rsidP="006B7753">
            <w:pPr>
              <w:rPr>
                <w:lang w:val="en-US"/>
              </w:rPr>
            </w:pPr>
            <w:r w:rsidRPr="006B7753">
              <w:t>г.Нижний Новгород (Советский)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Петропавловская Елена Михайловна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>МБОУ СОШ№44 с углубленным изучением отдельных предметов</w:t>
            </w:r>
          </w:p>
        </w:tc>
      </w:tr>
      <w:tr w:rsidR="00CB5394" w:rsidRPr="006B7753">
        <w:tc>
          <w:tcPr>
            <w:tcW w:w="593" w:type="dxa"/>
            <w:vMerge w:val="restart"/>
          </w:tcPr>
          <w:p w:rsidR="00CB5394" w:rsidRPr="006B7753" w:rsidRDefault="00CB5394" w:rsidP="006B7753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95" w:type="dxa"/>
            <w:vMerge w:val="restart"/>
          </w:tcPr>
          <w:p w:rsidR="00CB5394" w:rsidRPr="006B7753" w:rsidRDefault="00CB5394" w:rsidP="006B7753">
            <w:r w:rsidRPr="006B7753">
              <w:t>г.Нижний Новгород (Сормовский)</w:t>
            </w:r>
          </w:p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Фадина Елена Константиновна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 xml:space="preserve">МБОУ гимназия №80                                     </w:t>
            </w:r>
          </w:p>
        </w:tc>
      </w:tr>
      <w:tr w:rsidR="00CB5394" w:rsidRPr="006B7753">
        <w:tc>
          <w:tcPr>
            <w:tcW w:w="593" w:type="dxa"/>
            <w:vMerge/>
          </w:tcPr>
          <w:p w:rsidR="00CB5394" w:rsidRPr="006B7753" w:rsidRDefault="00CB5394" w:rsidP="006B7753">
            <w:pPr>
              <w:pStyle w:val="1"/>
              <w:spacing w:after="0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95" w:type="dxa"/>
            <w:vMerge/>
          </w:tcPr>
          <w:p w:rsidR="00CB5394" w:rsidRPr="006B7753" w:rsidRDefault="00CB5394" w:rsidP="006B7753"/>
        </w:tc>
        <w:tc>
          <w:tcPr>
            <w:tcW w:w="720" w:type="dxa"/>
          </w:tcPr>
          <w:p w:rsidR="00CB5394" w:rsidRPr="006B7753" w:rsidRDefault="00CB5394" w:rsidP="006B7753">
            <w:pPr>
              <w:numPr>
                <w:ilvl w:val="0"/>
                <w:numId w:val="1"/>
              </w:numPr>
              <w:ind w:left="72" w:firstLine="0"/>
              <w:jc w:val="center"/>
            </w:pPr>
          </w:p>
        </w:tc>
        <w:tc>
          <w:tcPr>
            <w:tcW w:w="4135" w:type="dxa"/>
          </w:tcPr>
          <w:p w:rsidR="00CB5394" w:rsidRPr="006B7753" w:rsidRDefault="00CB5394" w:rsidP="006B7753">
            <w:r w:rsidRPr="006B7753">
              <w:t>Петрухина Елена Борисовна</w:t>
            </w:r>
          </w:p>
        </w:tc>
        <w:tc>
          <w:tcPr>
            <w:tcW w:w="7205" w:type="dxa"/>
          </w:tcPr>
          <w:p w:rsidR="00CB5394" w:rsidRPr="006B7753" w:rsidRDefault="00CB5394" w:rsidP="006B7753">
            <w:r w:rsidRPr="006B7753">
              <w:t xml:space="preserve">ГБОУ лицей-интернат </w:t>
            </w:r>
            <w:r>
              <w:t>"</w:t>
            </w:r>
            <w:r w:rsidRPr="006B7753">
              <w:t>Центр одаренных детей</w:t>
            </w:r>
            <w:r>
              <w:t>"</w:t>
            </w:r>
            <w:r w:rsidRPr="006B7753">
              <w:t xml:space="preserve">                                                  </w:t>
            </w:r>
          </w:p>
        </w:tc>
      </w:tr>
    </w:tbl>
    <w:p w:rsidR="00CB5394" w:rsidRPr="006B7753" w:rsidRDefault="00CB5394" w:rsidP="006B7753"/>
    <w:p w:rsidR="00CB5394" w:rsidRPr="006B7753" w:rsidRDefault="00CB5394" w:rsidP="006B7753">
      <w:pPr>
        <w:rPr>
          <w:rFonts w:eastAsia="MS Mincho"/>
          <w:lang w:eastAsia="ja-JP"/>
        </w:rPr>
      </w:pPr>
      <w:r w:rsidRPr="006B7753">
        <w:rPr>
          <w:rFonts w:eastAsia="MS Mincho"/>
          <w:lang w:eastAsia="ja-JP"/>
        </w:rPr>
        <w:t>2. Преподаватели государственных образовательных учреждений начального и среднего профессионального образования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1890"/>
        <w:gridCol w:w="656"/>
        <w:gridCol w:w="3627"/>
        <w:gridCol w:w="8280"/>
      </w:tblGrid>
      <w:tr w:rsidR="00CB5394" w:rsidRPr="006B7753">
        <w:trPr>
          <w:trHeight w:val="623"/>
        </w:trPr>
        <w:tc>
          <w:tcPr>
            <w:tcW w:w="595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№</w:t>
            </w:r>
          </w:p>
          <w:p w:rsidR="00CB5394" w:rsidRPr="006B7753" w:rsidRDefault="00CB5394" w:rsidP="006B7753">
            <w:pPr>
              <w:jc w:val="center"/>
            </w:pPr>
            <w:r w:rsidRPr="006B7753">
              <w:t>п/п</w:t>
            </w:r>
          </w:p>
        </w:tc>
        <w:tc>
          <w:tcPr>
            <w:tcW w:w="1890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Муниципальный  район/городской округ</w:t>
            </w:r>
          </w:p>
          <w:p w:rsidR="00CB5394" w:rsidRPr="006B7753" w:rsidRDefault="00CB5394" w:rsidP="006B7753">
            <w:pPr>
              <w:jc w:val="center"/>
            </w:pPr>
          </w:p>
        </w:tc>
        <w:tc>
          <w:tcPr>
            <w:tcW w:w="656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Кол-во</w:t>
            </w:r>
          </w:p>
        </w:tc>
        <w:tc>
          <w:tcPr>
            <w:tcW w:w="3627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ФИО (полностью)</w:t>
            </w:r>
          </w:p>
        </w:tc>
        <w:tc>
          <w:tcPr>
            <w:tcW w:w="8280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Место работы (полностью)</w:t>
            </w:r>
          </w:p>
        </w:tc>
      </w:tr>
      <w:tr w:rsidR="00CB5394" w:rsidRPr="006B7753">
        <w:trPr>
          <w:trHeight w:val="276"/>
        </w:trPr>
        <w:tc>
          <w:tcPr>
            <w:tcW w:w="595" w:type="dxa"/>
            <w:vMerge/>
          </w:tcPr>
          <w:p w:rsidR="00CB5394" w:rsidRPr="006B7753" w:rsidRDefault="00CB5394" w:rsidP="006B7753"/>
        </w:tc>
        <w:tc>
          <w:tcPr>
            <w:tcW w:w="1890" w:type="dxa"/>
            <w:vMerge/>
          </w:tcPr>
          <w:p w:rsidR="00CB5394" w:rsidRPr="006B7753" w:rsidRDefault="00CB5394" w:rsidP="006B7753"/>
        </w:tc>
        <w:tc>
          <w:tcPr>
            <w:tcW w:w="656" w:type="dxa"/>
            <w:vMerge/>
          </w:tcPr>
          <w:p w:rsidR="00CB5394" w:rsidRPr="006B7753" w:rsidRDefault="00CB5394" w:rsidP="006B7753"/>
        </w:tc>
        <w:tc>
          <w:tcPr>
            <w:tcW w:w="3627" w:type="dxa"/>
            <w:vMerge/>
          </w:tcPr>
          <w:p w:rsidR="00CB5394" w:rsidRPr="006B7753" w:rsidRDefault="00CB5394" w:rsidP="006B7753"/>
        </w:tc>
        <w:tc>
          <w:tcPr>
            <w:tcW w:w="8280" w:type="dxa"/>
            <w:vMerge/>
          </w:tcPr>
          <w:p w:rsidR="00CB5394" w:rsidRPr="006B7753" w:rsidRDefault="00CB5394" w:rsidP="006B7753"/>
        </w:tc>
      </w:tr>
      <w:tr w:rsidR="00CB5394" w:rsidRPr="006B7753">
        <w:tc>
          <w:tcPr>
            <w:tcW w:w="595" w:type="dxa"/>
          </w:tcPr>
          <w:p w:rsidR="00CB5394" w:rsidRPr="006B7753" w:rsidRDefault="00CB5394" w:rsidP="006B7753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CB5394" w:rsidRPr="006B7753" w:rsidRDefault="00CB5394" w:rsidP="006B7753">
            <w:r w:rsidRPr="006B7753">
              <w:t>Лысковский</w:t>
            </w:r>
          </w:p>
        </w:tc>
        <w:tc>
          <w:tcPr>
            <w:tcW w:w="656" w:type="dxa"/>
          </w:tcPr>
          <w:p w:rsidR="00CB5394" w:rsidRPr="006B7753" w:rsidRDefault="00CB5394" w:rsidP="006B7753">
            <w:r w:rsidRPr="006B7753">
              <w:t>1.</w:t>
            </w:r>
          </w:p>
        </w:tc>
        <w:tc>
          <w:tcPr>
            <w:tcW w:w="3627" w:type="dxa"/>
          </w:tcPr>
          <w:p w:rsidR="00CB5394" w:rsidRPr="006B7753" w:rsidRDefault="00CB5394" w:rsidP="006B7753">
            <w:r w:rsidRPr="006B7753">
              <w:t>Юдин Игорь Алексеевич</w:t>
            </w:r>
          </w:p>
        </w:tc>
        <w:tc>
          <w:tcPr>
            <w:tcW w:w="8280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ГБОУ СПО </w:t>
            </w:r>
            <w:r>
              <w:t>"</w:t>
            </w:r>
            <w:r w:rsidRPr="006B7753">
              <w:t>Лысковский агротехнический техникум</w:t>
            </w:r>
            <w:r>
              <w:t>"</w:t>
            </w:r>
          </w:p>
        </w:tc>
      </w:tr>
      <w:tr w:rsidR="00CB5394" w:rsidRPr="006B7753">
        <w:tc>
          <w:tcPr>
            <w:tcW w:w="595" w:type="dxa"/>
          </w:tcPr>
          <w:p w:rsidR="00CB5394" w:rsidRPr="006B7753" w:rsidRDefault="00CB5394" w:rsidP="006B7753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CB5394" w:rsidRPr="006B7753" w:rsidRDefault="00CB5394" w:rsidP="006B7753">
            <w:r w:rsidRPr="006B7753">
              <w:t>г. Бор</w:t>
            </w:r>
          </w:p>
        </w:tc>
        <w:tc>
          <w:tcPr>
            <w:tcW w:w="656" w:type="dxa"/>
          </w:tcPr>
          <w:p w:rsidR="00CB5394" w:rsidRPr="006B7753" w:rsidRDefault="00CB5394" w:rsidP="006B7753">
            <w:r w:rsidRPr="006B7753">
              <w:t>2.</w:t>
            </w:r>
          </w:p>
        </w:tc>
        <w:tc>
          <w:tcPr>
            <w:tcW w:w="3627" w:type="dxa"/>
          </w:tcPr>
          <w:p w:rsidR="00CB5394" w:rsidRPr="006B7753" w:rsidRDefault="00CB5394" w:rsidP="006B7753">
            <w:r w:rsidRPr="006B7753">
              <w:t>Кулакова Елена Николаевна</w:t>
            </w:r>
          </w:p>
        </w:tc>
        <w:tc>
          <w:tcPr>
            <w:tcW w:w="8280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ГБОУ СПО </w:t>
            </w:r>
            <w:r>
              <w:t>"</w:t>
            </w:r>
            <w:r w:rsidRPr="006B7753">
              <w:t>Борский технолого-экономический техникум</w:t>
            </w:r>
            <w:r>
              <w:t>"</w:t>
            </w:r>
          </w:p>
        </w:tc>
      </w:tr>
      <w:tr w:rsidR="00CB5394" w:rsidRPr="006B7753">
        <w:tc>
          <w:tcPr>
            <w:tcW w:w="595" w:type="dxa"/>
            <w:vMerge w:val="restart"/>
          </w:tcPr>
          <w:p w:rsidR="00CB5394" w:rsidRPr="006B7753" w:rsidRDefault="00CB5394" w:rsidP="006B7753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:rsidR="00CB5394" w:rsidRPr="006B7753" w:rsidRDefault="00CB5394" w:rsidP="006B7753">
            <w:r w:rsidRPr="006B7753">
              <w:t>г.Дзержинск</w:t>
            </w:r>
          </w:p>
        </w:tc>
        <w:tc>
          <w:tcPr>
            <w:tcW w:w="656" w:type="dxa"/>
          </w:tcPr>
          <w:p w:rsidR="00CB5394" w:rsidRPr="006B7753" w:rsidRDefault="00CB5394" w:rsidP="006B7753">
            <w:r w:rsidRPr="006B7753">
              <w:t>3.</w:t>
            </w:r>
          </w:p>
        </w:tc>
        <w:tc>
          <w:tcPr>
            <w:tcW w:w="3627" w:type="dxa"/>
          </w:tcPr>
          <w:p w:rsidR="00CB5394" w:rsidRPr="006B7753" w:rsidRDefault="00CB5394" w:rsidP="006B7753">
            <w:r w:rsidRPr="006B7753">
              <w:t>Коняшова Ольга Владимировна</w:t>
            </w:r>
          </w:p>
        </w:tc>
        <w:tc>
          <w:tcPr>
            <w:tcW w:w="8280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ГБОУ СПО </w:t>
            </w:r>
            <w:r>
              <w:t>"</w:t>
            </w:r>
            <w:r w:rsidRPr="006B7753">
              <w:t>Дзержинский индустриально-коммерческий техникум</w:t>
            </w:r>
            <w:r>
              <w:t>"</w:t>
            </w:r>
          </w:p>
        </w:tc>
      </w:tr>
      <w:tr w:rsidR="00CB5394" w:rsidRPr="006B7753">
        <w:tc>
          <w:tcPr>
            <w:tcW w:w="595" w:type="dxa"/>
            <w:vMerge/>
          </w:tcPr>
          <w:p w:rsidR="00CB5394" w:rsidRPr="006B7753" w:rsidRDefault="00CB5394" w:rsidP="006B7753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B5394" w:rsidRPr="006B7753" w:rsidRDefault="00CB5394" w:rsidP="006B7753"/>
        </w:tc>
        <w:tc>
          <w:tcPr>
            <w:tcW w:w="656" w:type="dxa"/>
          </w:tcPr>
          <w:p w:rsidR="00CB5394" w:rsidRPr="006B7753" w:rsidRDefault="00CB5394" w:rsidP="006B7753">
            <w:r w:rsidRPr="006B7753">
              <w:t>4.</w:t>
            </w:r>
          </w:p>
        </w:tc>
        <w:tc>
          <w:tcPr>
            <w:tcW w:w="3627" w:type="dxa"/>
          </w:tcPr>
          <w:p w:rsidR="00CB5394" w:rsidRPr="006B7753" w:rsidRDefault="00CB5394" w:rsidP="006B7753">
            <w:r w:rsidRPr="006B7753">
              <w:t>Куликова Лидия Михайловна</w:t>
            </w:r>
          </w:p>
        </w:tc>
        <w:tc>
          <w:tcPr>
            <w:tcW w:w="8280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ГБОУ СПО </w:t>
            </w:r>
            <w:r>
              <w:t>"</w:t>
            </w:r>
            <w:r w:rsidRPr="006B7753">
              <w:t>Дзержинский политехнический техникум</w:t>
            </w:r>
            <w:r>
              <w:t>"</w:t>
            </w:r>
            <w:r w:rsidRPr="006B7753">
              <w:t xml:space="preserve"> </w:t>
            </w:r>
          </w:p>
        </w:tc>
      </w:tr>
      <w:tr w:rsidR="00CB5394" w:rsidRPr="006B7753">
        <w:tc>
          <w:tcPr>
            <w:tcW w:w="595" w:type="dxa"/>
          </w:tcPr>
          <w:p w:rsidR="00CB5394" w:rsidRPr="006B7753" w:rsidRDefault="00CB5394" w:rsidP="006B7753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CB5394" w:rsidRPr="006B7753" w:rsidRDefault="00CB5394" w:rsidP="006B7753">
            <w:r w:rsidRPr="006B7753">
              <w:t>г.Нижний Новгород (Канавинский)</w:t>
            </w:r>
          </w:p>
        </w:tc>
        <w:tc>
          <w:tcPr>
            <w:tcW w:w="656" w:type="dxa"/>
            <w:vAlign w:val="center"/>
          </w:tcPr>
          <w:p w:rsidR="00CB5394" w:rsidRPr="006B7753" w:rsidRDefault="00CB5394" w:rsidP="006B7753">
            <w:r w:rsidRPr="006B7753">
              <w:t>5.</w:t>
            </w:r>
          </w:p>
        </w:tc>
        <w:tc>
          <w:tcPr>
            <w:tcW w:w="3627" w:type="dxa"/>
          </w:tcPr>
          <w:p w:rsidR="00CB5394" w:rsidRPr="006B7753" w:rsidRDefault="00CB5394" w:rsidP="006B7753">
            <w:r w:rsidRPr="006B7753">
              <w:t>Радьков Валерий Андреевич</w:t>
            </w:r>
          </w:p>
        </w:tc>
        <w:tc>
          <w:tcPr>
            <w:tcW w:w="8280" w:type="dxa"/>
          </w:tcPr>
          <w:p w:rsidR="00CB5394" w:rsidRPr="006B7753" w:rsidRDefault="00CB5394" w:rsidP="006B7753">
            <w:r w:rsidRPr="006B7753">
              <w:t xml:space="preserve">ГБОУ СПО </w:t>
            </w:r>
            <w:r>
              <w:t>"</w:t>
            </w:r>
            <w:r w:rsidRPr="006B7753">
              <w:t>Нижегородский экономико – правовой колледж имени Героя Советского Союза Бориса Павловича Трифонова</w:t>
            </w:r>
            <w:r>
              <w:t>"</w:t>
            </w:r>
          </w:p>
        </w:tc>
      </w:tr>
    </w:tbl>
    <w:p w:rsidR="00CB5394" w:rsidRPr="006B7753" w:rsidRDefault="00CB5394" w:rsidP="006B7753">
      <w:pPr>
        <w:rPr>
          <w:b/>
          <w:bCs/>
        </w:rPr>
      </w:pPr>
    </w:p>
    <w:p w:rsidR="00CB5394" w:rsidRPr="006B7753" w:rsidRDefault="00CB5394" w:rsidP="006B7753">
      <w:r w:rsidRPr="006B7753">
        <w:t>3. Преподаватели государственных образовательных учреждений высшего профессионального образования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2212"/>
        <w:gridCol w:w="656"/>
        <w:gridCol w:w="3844"/>
        <w:gridCol w:w="7740"/>
      </w:tblGrid>
      <w:tr w:rsidR="00CB5394" w:rsidRPr="006B7753">
        <w:trPr>
          <w:trHeight w:val="623"/>
        </w:trPr>
        <w:tc>
          <w:tcPr>
            <w:tcW w:w="596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№</w:t>
            </w:r>
          </w:p>
          <w:p w:rsidR="00CB5394" w:rsidRPr="006B7753" w:rsidRDefault="00CB5394" w:rsidP="006B7753">
            <w:pPr>
              <w:jc w:val="center"/>
            </w:pPr>
            <w:r w:rsidRPr="006B7753">
              <w:t>п/п</w:t>
            </w:r>
          </w:p>
        </w:tc>
        <w:tc>
          <w:tcPr>
            <w:tcW w:w="2212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Муниципальный  район/городской округ</w:t>
            </w:r>
          </w:p>
        </w:tc>
        <w:tc>
          <w:tcPr>
            <w:tcW w:w="656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Кол-во</w:t>
            </w:r>
          </w:p>
        </w:tc>
        <w:tc>
          <w:tcPr>
            <w:tcW w:w="3844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ФИО (полностью)</w:t>
            </w:r>
          </w:p>
        </w:tc>
        <w:tc>
          <w:tcPr>
            <w:tcW w:w="7740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Место работы (полностью)</w:t>
            </w:r>
          </w:p>
        </w:tc>
      </w:tr>
      <w:tr w:rsidR="00CB5394" w:rsidRPr="006B7753">
        <w:trPr>
          <w:trHeight w:val="276"/>
        </w:trPr>
        <w:tc>
          <w:tcPr>
            <w:tcW w:w="596" w:type="dxa"/>
            <w:vMerge/>
          </w:tcPr>
          <w:p w:rsidR="00CB5394" w:rsidRPr="006B7753" w:rsidRDefault="00CB5394" w:rsidP="006B7753"/>
        </w:tc>
        <w:tc>
          <w:tcPr>
            <w:tcW w:w="2212" w:type="dxa"/>
            <w:vMerge/>
          </w:tcPr>
          <w:p w:rsidR="00CB5394" w:rsidRPr="006B7753" w:rsidRDefault="00CB5394" w:rsidP="006B7753"/>
        </w:tc>
        <w:tc>
          <w:tcPr>
            <w:tcW w:w="656" w:type="dxa"/>
            <w:vMerge/>
          </w:tcPr>
          <w:p w:rsidR="00CB5394" w:rsidRPr="006B7753" w:rsidRDefault="00CB5394" w:rsidP="006B7753"/>
        </w:tc>
        <w:tc>
          <w:tcPr>
            <w:tcW w:w="3844" w:type="dxa"/>
            <w:vMerge/>
          </w:tcPr>
          <w:p w:rsidR="00CB5394" w:rsidRPr="006B7753" w:rsidRDefault="00CB5394" w:rsidP="006B7753"/>
        </w:tc>
        <w:tc>
          <w:tcPr>
            <w:tcW w:w="7740" w:type="dxa"/>
            <w:vMerge/>
          </w:tcPr>
          <w:p w:rsidR="00CB5394" w:rsidRPr="006B7753" w:rsidRDefault="00CB5394" w:rsidP="006B7753"/>
        </w:tc>
      </w:tr>
      <w:tr w:rsidR="00CB5394" w:rsidRPr="006B7753">
        <w:tc>
          <w:tcPr>
            <w:tcW w:w="596" w:type="dxa"/>
            <w:vMerge w:val="restart"/>
          </w:tcPr>
          <w:p w:rsidR="00CB5394" w:rsidRPr="006B7753" w:rsidRDefault="00CB5394" w:rsidP="006B7753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2" w:type="dxa"/>
            <w:vMerge w:val="restart"/>
          </w:tcPr>
          <w:p w:rsidR="00CB5394" w:rsidRPr="006B7753" w:rsidRDefault="00CB5394" w:rsidP="006B7753">
            <w:r w:rsidRPr="006B7753">
              <w:t>г.Нижний Новгород (Нижегородский)</w:t>
            </w:r>
          </w:p>
        </w:tc>
        <w:tc>
          <w:tcPr>
            <w:tcW w:w="656" w:type="dxa"/>
          </w:tcPr>
          <w:p w:rsidR="00CB5394" w:rsidRPr="006B7753" w:rsidRDefault="00CB5394" w:rsidP="006B7753">
            <w:r w:rsidRPr="006B7753">
              <w:t>1.</w:t>
            </w:r>
          </w:p>
        </w:tc>
        <w:tc>
          <w:tcPr>
            <w:tcW w:w="3844" w:type="dxa"/>
          </w:tcPr>
          <w:p w:rsidR="00CB5394" w:rsidRPr="006B7753" w:rsidRDefault="00CB5394" w:rsidP="006B7753">
            <w:r w:rsidRPr="006B7753">
              <w:t>Гребенюк Алексей Викторович</w:t>
            </w:r>
          </w:p>
        </w:tc>
        <w:tc>
          <w:tcPr>
            <w:tcW w:w="7740" w:type="dxa"/>
          </w:tcPr>
          <w:p w:rsidR="00CB5394" w:rsidRPr="006B7753" w:rsidRDefault="00CB5394" w:rsidP="006B7753">
            <w:pPr>
              <w:jc w:val="both"/>
            </w:pPr>
            <w:r w:rsidRPr="006B7753">
              <w:t>ФГБОУ ВПО "Нижегородский государственный архитектурно-строительный университет"</w:t>
            </w:r>
          </w:p>
        </w:tc>
      </w:tr>
      <w:tr w:rsidR="00CB5394" w:rsidRPr="006B7753">
        <w:tc>
          <w:tcPr>
            <w:tcW w:w="596" w:type="dxa"/>
            <w:vMerge/>
          </w:tcPr>
          <w:p w:rsidR="00CB5394" w:rsidRPr="006B7753" w:rsidRDefault="00CB5394" w:rsidP="006B7753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CB5394" w:rsidRPr="006B7753" w:rsidRDefault="00CB5394" w:rsidP="006B7753"/>
        </w:tc>
        <w:tc>
          <w:tcPr>
            <w:tcW w:w="656" w:type="dxa"/>
          </w:tcPr>
          <w:p w:rsidR="00CB5394" w:rsidRPr="006B7753" w:rsidRDefault="00CB5394" w:rsidP="006B7753">
            <w:r w:rsidRPr="006B7753">
              <w:t>2.</w:t>
            </w:r>
          </w:p>
        </w:tc>
        <w:tc>
          <w:tcPr>
            <w:tcW w:w="3844" w:type="dxa"/>
          </w:tcPr>
          <w:p w:rsidR="00CB5394" w:rsidRPr="006B7753" w:rsidRDefault="00CB5394" w:rsidP="006B7753">
            <w:pPr>
              <w:tabs>
                <w:tab w:val="left" w:pos="0"/>
              </w:tabs>
            </w:pPr>
            <w:r w:rsidRPr="006B7753">
              <w:t>Гордина Елена Дмитриевна</w:t>
            </w:r>
          </w:p>
        </w:tc>
        <w:tc>
          <w:tcPr>
            <w:tcW w:w="7740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ФГБОУ ВПО </w:t>
            </w:r>
            <w:r>
              <w:t>"</w:t>
            </w:r>
            <w:r w:rsidRPr="006B7753">
              <w:t>Нижегородский государственный педагогический университет им. Козьмы Минина</w:t>
            </w:r>
            <w:r>
              <w:t>"</w:t>
            </w:r>
            <w:r w:rsidRPr="006B7753">
              <w:t xml:space="preserve"> </w:t>
            </w:r>
          </w:p>
        </w:tc>
      </w:tr>
      <w:tr w:rsidR="00CB5394" w:rsidRPr="006B7753">
        <w:tc>
          <w:tcPr>
            <w:tcW w:w="596" w:type="dxa"/>
            <w:vMerge/>
          </w:tcPr>
          <w:p w:rsidR="00CB5394" w:rsidRPr="006B7753" w:rsidRDefault="00CB5394" w:rsidP="006B7753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CB5394" w:rsidRPr="006B7753" w:rsidRDefault="00CB5394" w:rsidP="006B7753"/>
        </w:tc>
        <w:tc>
          <w:tcPr>
            <w:tcW w:w="656" w:type="dxa"/>
          </w:tcPr>
          <w:p w:rsidR="00CB5394" w:rsidRPr="006B7753" w:rsidRDefault="00CB5394" w:rsidP="006B7753">
            <w:r w:rsidRPr="006B7753">
              <w:t>3.</w:t>
            </w:r>
          </w:p>
        </w:tc>
        <w:tc>
          <w:tcPr>
            <w:tcW w:w="3844" w:type="dxa"/>
          </w:tcPr>
          <w:p w:rsidR="00CB5394" w:rsidRPr="006B7753" w:rsidRDefault="00CB5394" w:rsidP="006B7753">
            <w:pPr>
              <w:tabs>
                <w:tab w:val="left" w:pos="0"/>
              </w:tabs>
            </w:pPr>
            <w:r w:rsidRPr="006B7753">
              <w:t>Шляхов Михаил Юрьевич</w:t>
            </w:r>
          </w:p>
        </w:tc>
        <w:tc>
          <w:tcPr>
            <w:tcW w:w="7740" w:type="dxa"/>
          </w:tcPr>
          <w:p w:rsidR="00CB5394" w:rsidRPr="006B7753" w:rsidRDefault="00CB5394" w:rsidP="006B7753">
            <w:pPr>
              <w:jc w:val="both"/>
            </w:pPr>
            <w:r w:rsidRPr="006B7753">
              <w:t xml:space="preserve">ФГБОУ ВПО </w:t>
            </w:r>
            <w:r>
              <w:t>"</w:t>
            </w:r>
            <w:r w:rsidRPr="006B7753">
              <w:t>Нижегородский государственный педагогический университет им. Козьмы Минина</w:t>
            </w:r>
            <w:r>
              <w:t>"</w:t>
            </w:r>
            <w:r w:rsidRPr="006B7753">
              <w:t xml:space="preserve"> </w:t>
            </w:r>
          </w:p>
        </w:tc>
      </w:tr>
      <w:tr w:rsidR="00CB5394" w:rsidRPr="006B7753">
        <w:tc>
          <w:tcPr>
            <w:tcW w:w="596" w:type="dxa"/>
            <w:vMerge/>
          </w:tcPr>
          <w:p w:rsidR="00CB5394" w:rsidRPr="006B7753" w:rsidRDefault="00CB5394" w:rsidP="006B7753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CB5394" w:rsidRPr="006B7753" w:rsidRDefault="00CB5394" w:rsidP="006B7753"/>
        </w:tc>
        <w:tc>
          <w:tcPr>
            <w:tcW w:w="656" w:type="dxa"/>
          </w:tcPr>
          <w:p w:rsidR="00CB5394" w:rsidRPr="006B7753" w:rsidRDefault="00CB5394" w:rsidP="006B7753">
            <w:r w:rsidRPr="006B7753">
              <w:t>4.</w:t>
            </w:r>
          </w:p>
        </w:tc>
        <w:tc>
          <w:tcPr>
            <w:tcW w:w="3844" w:type="dxa"/>
          </w:tcPr>
          <w:p w:rsidR="00CB5394" w:rsidRPr="006B7753" w:rsidRDefault="00CB5394" w:rsidP="006B7753">
            <w:pPr>
              <w:tabs>
                <w:tab w:val="left" w:pos="0"/>
              </w:tabs>
            </w:pPr>
            <w:r w:rsidRPr="006B7753">
              <w:t>Самойлова Мария Павловна</w:t>
            </w:r>
          </w:p>
        </w:tc>
        <w:tc>
          <w:tcPr>
            <w:tcW w:w="7740" w:type="dxa"/>
          </w:tcPr>
          <w:p w:rsidR="00CB5394" w:rsidRPr="006B7753" w:rsidRDefault="00CB5394" w:rsidP="006B7753">
            <w:pPr>
              <w:tabs>
                <w:tab w:val="left" w:pos="0"/>
              </w:tabs>
              <w:jc w:val="both"/>
            </w:pPr>
            <w:r w:rsidRPr="006B7753">
              <w:t xml:space="preserve">ФГБОУ ВПО </w:t>
            </w:r>
            <w:r>
              <w:t>"</w:t>
            </w:r>
            <w:r w:rsidRPr="006B7753">
              <w:t>Нижегородский государственный лингвистический университет им Н.А.Добролюбова</w:t>
            </w:r>
            <w:r>
              <w:t>"</w:t>
            </w:r>
          </w:p>
        </w:tc>
      </w:tr>
      <w:tr w:rsidR="00CB5394" w:rsidRPr="006B7753">
        <w:tc>
          <w:tcPr>
            <w:tcW w:w="596" w:type="dxa"/>
            <w:vMerge w:val="restart"/>
          </w:tcPr>
          <w:p w:rsidR="00CB5394" w:rsidRPr="006B7753" w:rsidRDefault="00CB5394" w:rsidP="006B7753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7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2" w:type="dxa"/>
            <w:vMerge w:val="restart"/>
          </w:tcPr>
          <w:p w:rsidR="00CB5394" w:rsidRPr="006B7753" w:rsidRDefault="00CB5394" w:rsidP="006B7753">
            <w:r w:rsidRPr="006B7753">
              <w:t>г.Нижний Новгород (Советский)</w:t>
            </w:r>
          </w:p>
        </w:tc>
        <w:tc>
          <w:tcPr>
            <w:tcW w:w="656" w:type="dxa"/>
          </w:tcPr>
          <w:p w:rsidR="00CB5394" w:rsidRPr="006B7753" w:rsidRDefault="00CB5394" w:rsidP="006B7753">
            <w:r w:rsidRPr="006B7753">
              <w:t>5.</w:t>
            </w:r>
          </w:p>
        </w:tc>
        <w:tc>
          <w:tcPr>
            <w:tcW w:w="3844" w:type="dxa"/>
          </w:tcPr>
          <w:p w:rsidR="00CB5394" w:rsidRPr="006B7753" w:rsidRDefault="00CB5394" w:rsidP="006B7753">
            <w:r w:rsidRPr="006B7753">
              <w:t>Акашева Анна Анатольевна</w:t>
            </w:r>
          </w:p>
        </w:tc>
        <w:tc>
          <w:tcPr>
            <w:tcW w:w="7740" w:type="dxa"/>
          </w:tcPr>
          <w:p w:rsidR="00CB5394" w:rsidRDefault="00CB5394" w:rsidP="006B7753">
            <w:pPr>
              <w:jc w:val="both"/>
            </w:pPr>
            <w:r w:rsidRPr="006B7753">
              <w:t xml:space="preserve">ФГБОУ ВПО </w:t>
            </w:r>
            <w:r>
              <w:t>"</w:t>
            </w:r>
            <w:r w:rsidRPr="006B7753">
              <w:t xml:space="preserve">Нижегородский государственный университет </w:t>
            </w:r>
          </w:p>
          <w:p w:rsidR="00CB5394" w:rsidRPr="006B7753" w:rsidRDefault="00CB5394" w:rsidP="006B7753">
            <w:pPr>
              <w:jc w:val="both"/>
            </w:pPr>
            <w:r w:rsidRPr="006B7753">
              <w:t>им. Н.И. Лобачевского</w:t>
            </w:r>
            <w:r>
              <w:t>"</w:t>
            </w:r>
          </w:p>
        </w:tc>
      </w:tr>
      <w:tr w:rsidR="00CB5394" w:rsidRPr="006B7753">
        <w:tc>
          <w:tcPr>
            <w:tcW w:w="596" w:type="dxa"/>
            <w:vMerge/>
          </w:tcPr>
          <w:p w:rsidR="00CB5394" w:rsidRPr="006B7753" w:rsidRDefault="00CB5394" w:rsidP="006B7753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CB5394" w:rsidRPr="006B7753" w:rsidRDefault="00CB5394" w:rsidP="006B7753"/>
        </w:tc>
        <w:tc>
          <w:tcPr>
            <w:tcW w:w="656" w:type="dxa"/>
          </w:tcPr>
          <w:p w:rsidR="00CB5394" w:rsidRPr="006B7753" w:rsidRDefault="00CB5394" w:rsidP="006B7753">
            <w:r w:rsidRPr="006B7753">
              <w:t>6.</w:t>
            </w:r>
          </w:p>
        </w:tc>
        <w:tc>
          <w:tcPr>
            <w:tcW w:w="3844" w:type="dxa"/>
          </w:tcPr>
          <w:p w:rsidR="00CB5394" w:rsidRPr="006B7753" w:rsidRDefault="00CB5394" w:rsidP="006B7753">
            <w:r w:rsidRPr="006B7753">
              <w:t>Григорьева Екатерина Алексеевна</w:t>
            </w:r>
          </w:p>
        </w:tc>
        <w:tc>
          <w:tcPr>
            <w:tcW w:w="7740" w:type="dxa"/>
          </w:tcPr>
          <w:p w:rsidR="00CB5394" w:rsidRDefault="00CB5394" w:rsidP="006B7753">
            <w:pPr>
              <w:jc w:val="both"/>
            </w:pPr>
            <w:r w:rsidRPr="006B7753">
              <w:t xml:space="preserve">ФГБОУ ВПО </w:t>
            </w:r>
            <w:r>
              <w:t>"</w:t>
            </w:r>
            <w:r w:rsidRPr="006B7753">
              <w:t xml:space="preserve">Нижегородский государственный университет </w:t>
            </w:r>
          </w:p>
          <w:p w:rsidR="00CB5394" w:rsidRPr="006B7753" w:rsidRDefault="00CB5394" w:rsidP="006B7753">
            <w:pPr>
              <w:jc w:val="both"/>
            </w:pPr>
            <w:r w:rsidRPr="006B7753">
              <w:t>им. Н.И. Лобачевского</w:t>
            </w:r>
            <w:r>
              <w:t>"</w:t>
            </w:r>
          </w:p>
        </w:tc>
      </w:tr>
      <w:tr w:rsidR="00CB5394" w:rsidRPr="006B7753">
        <w:tc>
          <w:tcPr>
            <w:tcW w:w="596" w:type="dxa"/>
            <w:vMerge/>
          </w:tcPr>
          <w:p w:rsidR="00CB5394" w:rsidRPr="006B7753" w:rsidRDefault="00CB5394" w:rsidP="006B7753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vMerge/>
          </w:tcPr>
          <w:p w:rsidR="00CB5394" w:rsidRPr="006B7753" w:rsidRDefault="00CB5394" w:rsidP="006B7753"/>
        </w:tc>
        <w:tc>
          <w:tcPr>
            <w:tcW w:w="656" w:type="dxa"/>
          </w:tcPr>
          <w:p w:rsidR="00CB5394" w:rsidRPr="006B7753" w:rsidRDefault="00CB5394" w:rsidP="006B7753">
            <w:r w:rsidRPr="006B7753">
              <w:t>7.</w:t>
            </w:r>
          </w:p>
        </w:tc>
        <w:tc>
          <w:tcPr>
            <w:tcW w:w="3844" w:type="dxa"/>
          </w:tcPr>
          <w:p w:rsidR="00CB5394" w:rsidRPr="006B7753" w:rsidRDefault="00CB5394" w:rsidP="006B7753">
            <w:r w:rsidRPr="006B7753">
              <w:t>Горожанова Анна Николаевна</w:t>
            </w:r>
          </w:p>
        </w:tc>
        <w:tc>
          <w:tcPr>
            <w:tcW w:w="7740" w:type="dxa"/>
          </w:tcPr>
          <w:p w:rsidR="00CB5394" w:rsidRDefault="00CB5394" w:rsidP="006B7753">
            <w:pPr>
              <w:jc w:val="both"/>
            </w:pPr>
            <w:r w:rsidRPr="006B7753">
              <w:t xml:space="preserve">ФГБОУ ВПО </w:t>
            </w:r>
            <w:r>
              <w:t>"</w:t>
            </w:r>
            <w:r w:rsidRPr="006B7753">
              <w:t xml:space="preserve">Нижегородский государственный университет </w:t>
            </w:r>
          </w:p>
          <w:p w:rsidR="00CB5394" w:rsidRPr="006B7753" w:rsidRDefault="00CB5394" w:rsidP="006B7753">
            <w:pPr>
              <w:jc w:val="both"/>
            </w:pPr>
            <w:r w:rsidRPr="006B7753">
              <w:t>им. Н.И. Лобачевского</w:t>
            </w:r>
            <w:r>
              <w:t>"</w:t>
            </w:r>
          </w:p>
        </w:tc>
      </w:tr>
    </w:tbl>
    <w:p w:rsidR="00CB5394" w:rsidRPr="006B7753" w:rsidRDefault="00CB5394" w:rsidP="006B7753"/>
    <w:p w:rsidR="00CB5394" w:rsidRPr="006B7753" w:rsidRDefault="00CB5394" w:rsidP="006B7753">
      <w:r w:rsidRPr="006B7753">
        <w:t xml:space="preserve">4. Преподаватели государственного бюджетного образовательного учреждения дополнительного профессионального образования </w:t>
      </w:r>
      <w:r>
        <w:t>"</w:t>
      </w:r>
      <w:r w:rsidRPr="006B7753">
        <w:t>Нижегородский институт развития образования</w:t>
      </w:r>
      <w:r>
        <w:t>"</w:t>
      </w:r>
    </w:p>
    <w:p w:rsidR="00CB5394" w:rsidRPr="006B7753" w:rsidRDefault="00CB5394" w:rsidP="006B7753"/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"/>
        <w:gridCol w:w="3842"/>
        <w:gridCol w:w="696"/>
        <w:gridCol w:w="4884"/>
      </w:tblGrid>
      <w:tr w:rsidR="00CB5394" w:rsidRPr="006B7753">
        <w:trPr>
          <w:trHeight w:val="623"/>
        </w:trPr>
        <w:tc>
          <w:tcPr>
            <w:tcW w:w="586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№</w:t>
            </w:r>
          </w:p>
          <w:p w:rsidR="00CB5394" w:rsidRPr="006B7753" w:rsidRDefault="00CB5394" w:rsidP="006B7753">
            <w:pPr>
              <w:jc w:val="center"/>
            </w:pPr>
            <w:r w:rsidRPr="006B7753">
              <w:t>п/п</w:t>
            </w:r>
          </w:p>
        </w:tc>
        <w:tc>
          <w:tcPr>
            <w:tcW w:w="3842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Муниципальный  район/городской округ</w:t>
            </w:r>
          </w:p>
        </w:tc>
        <w:tc>
          <w:tcPr>
            <w:tcW w:w="696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Кол-во</w:t>
            </w:r>
          </w:p>
        </w:tc>
        <w:tc>
          <w:tcPr>
            <w:tcW w:w="4884" w:type="dxa"/>
            <w:vMerge w:val="restart"/>
            <w:vAlign w:val="center"/>
          </w:tcPr>
          <w:p w:rsidR="00CB5394" w:rsidRPr="006B7753" w:rsidRDefault="00CB5394" w:rsidP="006B7753">
            <w:pPr>
              <w:jc w:val="center"/>
            </w:pPr>
            <w:r w:rsidRPr="006B7753">
              <w:t>ФИО (полностью)</w:t>
            </w:r>
          </w:p>
        </w:tc>
      </w:tr>
      <w:tr w:rsidR="00CB5394" w:rsidRPr="006B7753">
        <w:trPr>
          <w:trHeight w:val="276"/>
        </w:trPr>
        <w:tc>
          <w:tcPr>
            <w:tcW w:w="586" w:type="dxa"/>
            <w:vMerge/>
          </w:tcPr>
          <w:p w:rsidR="00CB5394" w:rsidRPr="006B7753" w:rsidRDefault="00CB5394" w:rsidP="006B7753"/>
        </w:tc>
        <w:tc>
          <w:tcPr>
            <w:tcW w:w="3842" w:type="dxa"/>
            <w:vMerge/>
          </w:tcPr>
          <w:p w:rsidR="00CB5394" w:rsidRPr="006B7753" w:rsidRDefault="00CB5394" w:rsidP="006B7753"/>
        </w:tc>
        <w:tc>
          <w:tcPr>
            <w:tcW w:w="696" w:type="dxa"/>
            <w:vMerge/>
          </w:tcPr>
          <w:p w:rsidR="00CB5394" w:rsidRPr="006B7753" w:rsidRDefault="00CB5394" w:rsidP="006B7753"/>
        </w:tc>
        <w:tc>
          <w:tcPr>
            <w:tcW w:w="4884" w:type="dxa"/>
            <w:vMerge/>
          </w:tcPr>
          <w:p w:rsidR="00CB5394" w:rsidRPr="006B7753" w:rsidRDefault="00CB5394" w:rsidP="006B7753"/>
        </w:tc>
      </w:tr>
      <w:tr w:rsidR="00CB5394" w:rsidRPr="006B7753">
        <w:tc>
          <w:tcPr>
            <w:tcW w:w="586" w:type="dxa"/>
            <w:vMerge w:val="restart"/>
          </w:tcPr>
          <w:p w:rsidR="00CB5394" w:rsidRPr="006B7753" w:rsidRDefault="00CB5394" w:rsidP="006B7753">
            <w:pPr>
              <w:jc w:val="both"/>
            </w:pPr>
            <w:r w:rsidRPr="006B7753">
              <w:t>1</w:t>
            </w:r>
          </w:p>
        </w:tc>
        <w:tc>
          <w:tcPr>
            <w:tcW w:w="3842" w:type="dxa"/>
            <w:vMerge w:val="restart"/>
          </w:tcPr>
          <w:p w:rsidR="00CB5394" w:rsidRPr="006B7753" w:rsidRDefault="00CB5394" w:rsidP="006B7753">
            <w:pPr>
              <w:jc w:val="both"/>
            </w:pPr>
            <w:r w:rsidRPr="006B7753">
              <w:t>г.Нижний Новгород (Советский)</w:t>
            </w:r>
          </w:p>
        </w:tc>
        <w:tc>
          <w:tcPr>
            <w:tcW w:w="696" w:type="dxa"/>
          </w:tcPr>
          <w:p w:rsidR="00CB5394" w:rsidRPr="006B7753" w:rsidRDefault="00CB5394" w:rsidP="006B7753">
            <w:pPr>
              <w:jc w:val="both"/>
              <w:rPr>
                <w:lang w:val="en-US"/>
              </w:rPr>
            </w:pPr>
            <w:r w:rsidRPr="006B7753">
              <w:rPr>
                <w:lang w:val="en-US"/>
              </w:rPr>
              <w:t>1.</w:t>
            </w:r>
          </w:p>
        </w:tc>
        <w:tc>
          <w:tcPr>
            <w:tcW w:w="4884" w:type="dxa"/>
          </w:tcPr>
          <w:p w:rsidR="00CB5394" w:rsidRPr="006B7753" w:rsidRDefault="00CB5394" w:rsidP="006B7753">
            <w:pPr>
              <w:jc w:val="both"/>
              <w:rPr>
                <w:lang w:val="en-US"/>
              </w:rPr>
            </w:pPr>
            <w:r w:rsidRPr="006B7753">
              <w:t>Чепурнова Наталья Александровна</w:t>
            </w:r>
          </w:p>
        </w:tc>
      </w:tr>
      <w:tr w:rsidR="00CB5394" w:rsidRPr="006B7753">
        <w:tc>
          <w:tcPr>
            <w:tcW w:w="586" w:type="dxa"/>
            <w:vMerge/>
          </w:tcPr>
          <w:p w:rsidR="00CB5394" w:rsidRPr="006B7753" w:rsidRDefault="00CB5394" w:rsidP="006B7753">
            <w:pPr>
              <w:jc w:val="both"/>
            </w:pPr>
          </w:p>
        </w:tc>
        <w:tc>
          <w:tcPr>
            <w:tcW w:w="3842" w:type="dxa"/>
            <w:vMerge/>
          </w:tcPr>
          <w:p w:rsidR="00CB5394" w:rsidRPr="006B7753" w:rsidRDefault="00CB5394" w:rsidP="006B7753">
            <w:pPr>
              <w:jc w:val="both"/>
            </w:pPr>
          </w:p>
        </w:tc>
        <w:tc>
          <w:tcPr>
            <w:tcW w:w="696" w:type="dxa"/>
          </w:tcPr>
          <w:p w:rsidR="00CB5394" w:rsidRPr="006B7753" w:rsidRDefault="00CB5394" w:rsidP="006B7753">
            <w:pPr>
              <w:jc w:val="both"/>
            </w:pPr>
            <w:r w:rsidRPr="006B7753">
              <w:t>2.</w:t>
            </w:r>
          </w:p>
        </w:tc>
        <w:tc>
          <w:tcPr>
            <w:tcW w:w="4884" w:type="dxa"/>
          </w:tcPr>
          <w:p w:rsidR="00CB5394" w:rsidRPr="006B7753" w:rsidRDefault="00CB5394" w:rsidP="006B7753">
            <w:r w:rsidRPr="006B7753">
              <w:t>Гинзбург Борис Львович</w:t>
            </w:r>
          </w:p>
        </w:tc>
      </w:tr>
      <w:tr w:rsidR="00CB5394" w:rsidRPr="006B7753">
        <w:tc>
          <w:tcPr>
            <w:tcW w:w="586" w:type="dxa"/>
            <w:vMerge/>
          </w:tcPr>
          <w:p w:rsidR="00CB5394" w:rsidRPr="006B7753" w:rsidRDefault="00CB5394" w:rsidP="006B7753">
            <w:pPr>
              <w:jc w:val="both"/>
            </w:pPr>
          </w:p>
        </w:tc>
        <w:tc>
          <w:tcPr>
            <w:tcW w:w="3842" w:type="dxa"/>
            <w:vMerge/>
          </w:tcPr>
          <w:p w:rsidR="00CB5394" w:rsidRPr="006B7753" w:rsidRDefault="00CB5394" w:rsidP="006B7753">
            <w:pPr>
              <w:jc w:val="both"/>
            </w:pPr>
          </w:p>
        </w:tc>
        <w:tc>
          <w:tcPr>
            <w:tcW w:w="696" w:type="dxa"/>
          </w:tcPr>
          <w:p w:rsidR="00CB5394" w:rsidRPr="006B7753" w:rsidRDefault="00CB5394" w:rsidP="006B7753">
            <w:pPr>
              <w:jc w:val="both"/>
              <w:rPr>
                <w:lang w:val="en-US"/>
              </w:rPr>
            </w:pPr>
            <w:r w:rsidRPr="006B7753">
              <w:t>3</w:t>
            </w:r>
            <w:r w:rsidRPr="006B7753">
              <w:rPr>
                <w:lang w:val="en-US"/>
              </w:rPr>
              <w:t>.</w:t>
            </w:r>
          </w:p>
        </w:tc>
        <w:tc>
          <w:tcPr>
            <w:tcW w:w="4884" w:type="dxa"/>
          </w:tcPr>
          <w:p w:rsidR="00CB5394" w:rsidRPr="006B7753" w:rsidRDefault="00CB5394" w:rsidP="006B7753">
            <w:pPr>
              <w:jc w:val="both"/>
            </w:pPr>
            <w:r w:rsidRPr="006B7753">
              <w:t>Гречухин Геннадий Борисович</w:t>
            </w:r>
          </w:p>
        </w:tc>
      </w:tr>
      <w:tr w:rsidR="00CB5394" w:rsidRPr="006B7753">
        <w:tc>
          <w:tcPr>
            <w:tcW w:w="586" w:type="dxa"/>
            <w:vMerge/>
          </w:tcPr>
          <w:p w:rsidR="00CB5394" w:rsidRPr="006B7753" w:rsidRDefault="00CB5394" w:rsidP="006B7753">
            <w:pPr>
              <w:jc w:val="both"/>
            </w:pPr>
          </w:p>
        </w:tc>
        <w:tc>
          <w:tcPr>
            <w:tcW w:w="3842" w:type="dxa"/>
            <w:vMerge/>
          </w:tcPr>
          <w:p w:rsidR="00CB5394" w:rsidRPr="006B7753" w:rsidRDefault="00CB5394" w:rsidP="006B7753">
            <w:pPr>
              <w:jc w:val="both"/>
            </w:pPr>
          </w:p>
        </w:tc>
        <w:tc>
          <w:tcPr>
            <w:tcW w:w="696" w:type="dxa"/>
          </w:tcPr>
          <w:p w:rsidR="00CB5394" w:rsidRPr="006B7753" w:rsidRDefault="00CB5394" w:rsidP="006B7753">
            <w:pPr>
              <w:jc w:val="both"/>
              <w:rPr>
                <w:lang w:val="en-US"/>
              </w:rPr>
            </w:pPr>
            <w:r w:rsidRPr="006B7753">
              <w:t>4</w:t>
            </w:r>
            <w:r w:rsidRPr="006B7753">
              <w:rPr>
                <w:lang w:val="en-US"/>
              </w:rPr>
              <w:t>.</w:t>
            </w:r>
          </w:p>
        </w:tc>
        <w:tc>
          <w:tcPr>
            <w:tcW w:w="4884" w:type="dxa"/>
          </w:tcPr>
          <w:p w:rsidR="00CB5394" w:rsidRPr="006B7753" w:rsidRDefault="00CB5394" w:rsidP="006B7753">
            <w:pPr>
              <w:jc w:val="both"/>
            </w:pPr>
            <w:r w:rsidRPr="006B7753">
              <w:t>Демичева Ирина Юрьевна</w:t>
            </w:r>
          </w:p>
        </w:tc>
      </w:tr>
    </w:tbl>
    <w:p w:rsidR="00CB5394" w:rsidRPr="006B7753" w:rsidRDefault="00CB5394" w:rsidP="006B7753"/>
    <w:p w:rsidR="00CB5394" w:rsidRPr="006B7753" w:rsidRDefault="00CB5394" w:rsidP="006B7753">
      <w:pPr>
        <w:jc w:val="center"/>
      </w:pPr>
      <w:r>
        <w:t>___________</w:t>
      </w:r>
    </w:p>
    <w:sectPr w:rsidR="00CB5394" w:rsidRPr="006B7753" w:rsidSect="00F36993">
      <w:pgSz w:w="16838" w:h="11906" w:orient="landscape"/>
      <w:pgMar w:top="454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3DE8"/>
    <w:multiLevelType w:val="multilevel"/>
    <w:tmpl w:val="E48A1082"/>
    <w:lvl w:ilvl="0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</w:lvl>
    <w:lvl w:ilvl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1">
    <w:nsid w:val="3D9A7375"/>
    <w:multiLevelType w:val="hybridMultilevel"/>
    <w:tmpl w:val="CA64F17C"/>
    <w:lvl w:ilvl="0" w:tplc="FC1671C4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477E1"/>
    <w:multiLevelType w:val="hybridMultilevel"/>
    <w:tmpl w:val="BF5E0CE0"/>
    <w:lvl w:ilvl="0" w:tplc="E26CD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50E1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C0916"/>
    <w:multiLevelType w:val="hybridMultilevel"/>
    <w:tmpl w:val="E48A1082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4">
    <w:nsid w:val="5D071ED5"/>
    <w:multiLevelType w:val="hybridMultilevel"/>
    <w:tmpl w:val="2B026782"/>
    <w:lvl w:ilvl="0" w:tplc="8550E1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7C8F4793"/>
    <w:multiLevelType w:val="hybridMultilevel"/>
    <w:tmpl w:val="FDB2448C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E2C"/>
    <w:rsid w:val="0002609A"/>
    <w:rsid w:val="00050E6F"/>
    <w:rsid w:val="0009273B"/>
    <w:rsid w:val="000C5369"/>
    <w:rsid w:val="000E03AA"/>
    <w:rsid w:val="00105910"/>
    <w:rsid w:val="00150FF2"/>
    <w:rsid w:val="00160091"/>
    <w:rsid w:val="001830D4"/>
    <w:rsid w:val="001A700A"/>
    <w:rsid w:val="001C445A"/>
    <w:rsid w:val="001C5A76"/>
    <w:rsid w:val="00252D12"/>
    <w:rsid w:val="002619B6"/>
    <w:rsid w:val="00291242"/>
    <w:rsid w:val="002A147F"/>
    <w:rsid w:val="002B330F"/>
    <w:rsid w:val="002D0391"/>
    <w:rsid w:val="002D06E2"/>
    <w:rsid w:val="00332F7F"/>
    <w:rsid w:val="003517E1"/>
    <w:rsid w:val="00371FFE"/>
    <w:rsid w:val="003A2CD2"/>
    <w:rsid w:val="003B6F43"/>
    <w:rsid w:val="003C193D"/>
    <w:rsid w:val="003C51BE"/>
    <w:rsid w:val="003F44E8"/>
    <w:rsid w:val="003F4760"/>
    <w:rsid w:val="003F566A"/>
    <w:rsid w:val="004179AF"/>
    <w:rsid w:val="004306F9"/>
    <w:rsid w:val="00441936"/>
    <w:rsid w:val="00456940"/>
    <w:rsid w:val="004651A6"/>
    <w:rsid w:val="00470C1A"/>
    <w:rsid w:val="00471504"/>
    <w:rsid w:val="00473C21"/>
    <w:rsid w:val="00475F13"/>
    <w:rsid w:val="004814C1"/>
    <w:rsid w:val="00487AE0"/>
    <w:rsid w:val="004B0FAB"/>
    <w:rsid w:val="004C0F94"/>
    <w:rsid w:val="004C53F6"/>
    <w:rsid w:val="004E674B"/>
    <w:rsid w:val="00504C77"/>
    <w:rsid w:val="00512812"/>
    <w:rsid w:val="0055227E"/>
    <w:rsid w:val="0056567B"/>
    <w:rsid w:val="005A0357"/>
    <w:rsid w:val="005B1CD5"/>
    <w:rsid w:val="005C346E"/>
    <w:rsid w:val="005C35F7"/>
    <w:rsid w:val="005C5477"/>
    <w:rsid w:val="005F04FC"/>
    <w:rsid w:val="005F11EE"/>
    <w:rsid w:val="0060321F"/>
    <w:rsid w:val="006672E1"/>
    <w:rsid w:val="00676E4A"/>
    <w:rsid w:val="006A18FE"/>
    <w:rsid w:val="006A515E"/>
    <w:rsid w:val="006B7753"/>
    <w:rsid w:val="006C08E5"/>
    <w:rsid w:val="006D4769"/>
    <w:rsid w:val="006E4697"/>
    <w:rsid w:val="006F67CF"/>
    <w:rsid w:val="007510BA"/>
    <w:rsid w:val="00781FF6"/>
    <w:rsid w:val="007C5027"/>
    <w:rsid w:val="007C664A"/>
    <w:rsid w:val="007D3E73"/>
    <w:rsid w:val="007D4751"/>
    <w:rsid w:val="007E0F7D"/>
    <w:rsid w:val="00823534"/>
    <w:rsid w:val="008A1ECA"/>
    <w:rsid w:val="008C05CA"/>
    <w:rsid w:val="008F32EF"/>
    <w:rsid w:val="00935472"/>
    <w:rsid w:val="009B025E"/>
    <w:rsid w:val="009C128B"/>
    <w:rsid w:val="009C67BD"/>
    <w:rsid w:val="00A107BC"/>
    <w:rsid w:val="00A440E3"/>
    <w:rsid w:val="00A60036"/>
    <w:rsid w:val="00A75C3B"/>
    <w:rsid w:val="00AF4EAD"/>
    <w:rsid w:val="00B6614F"/>
    <w:rsid w:val="00B80628"/>
    <w:rsid w:val="00B82A0A"/>
    <w:rsid w:val="00B9475A"/>
    <w:rsid w:val="00B962E3"/>
    <w:rsid w:val="00C070E1"/>
    <w:rsid w:val="00C2393A"/>
    <w:rsid w:val="00C44F78"/>
    <w:rsid w:val="00C546A2"/>
    <w:rsid w:val="00C60D2C"/>
    <w:rsid w:val="00CA3E85"/>
    <w:rsid w:val="00CB3359"/>
    <w:rsid w:val="00CB5394"/>
    <w:rsid w:val="00CF0E16"/>
    <w:rsid w:val="00D04BAD"/>
    <w:rsid w:val="00DA1A5B"/>
    <w:rsid w:val="00DA39E4"/>
    <w:rsid w:val="00DA7025"/>
    <w:rsid w:val="00DC3A02"/>
    <w:rsid w:val="00DC606F"/>
    <w:rsid w:val="00DD3A34"/>
    <w:rsid w:val="00DF2A4E"/>
    <w:rsid w:val="00E16710"/>
    <w:rsid w:val="00E24537"/>
    <w:rsid w:val="00E601EE"/>
    <w:rsid w:val="00E63E2C"/>
    <w:rsid w:val="00E927EA"/>
    <w:rsid w:val="00ED7550"/>
    <w:rsid w:val="00F15A4D"/>
    <w:rsid w:val="00F36993"/>
    <w:rsid w:val="00F757AA"/>
    <w:rsid w:val="00F7702C"/>
    <w:rsid w:val="00F821BD"/>
    <w:rsid w:val="00F87272"/>
    <w:rsid w:val="00F87E0F"/>
    <w:rsid w:val="00FA35E2"/>
    <w:rsid w:val="00FB4CD3"/>
    <w:rsid w:val="00FF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E2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E63E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ListParagraph1">
    <w:name w:val="List Paragraph1"/>
    <w:basedOn w:val="Normal"/>
    <w:uiPriority w:val="99"/>
    <w:rsid w:val="00E63E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512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128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8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291</TotalTime>
  <Pages>3</Pages>
  <Words>761</Words>
  <Characters>4343</Characters>
  <Application>Microsoft Office Outlook</Application>
  <DocSecurity>0</DocSecurity>
  <Lines>0</Lines>
  <Paragraphs>0</Paragraphs>
  <ScaleCrop>false</ScaleCrop>
  <Company>NIRO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Icct</dc:creator>
  <cp:keywords/>
  <dc:description/>
  <cp:lastModifiedBy>Пользователь</cp:lastModifiedBy>
  <cp:revision>67</cp:revision>
  <cp:lastPrinted>2012-12-07T06:52:00Z</cp:lastPrinted>
  <dcterms:created xsi:type="dcterms:W3CDTF">2012-12-25T08:30:00Z</dcterms:created>
  <dcterms:modified xsi:type="dcterms:W3CDTF">2013-01-25T07:58:00Z</dcterms:modified>
</cp:coreProperties>
</file>